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427BB" w14:textId="77777777" w:rsidR="005223A5" w:rsidRDefault="005223A5" w:rsidP="005223A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0E5506BB" w14:textId="77777777" w:rsidR="005223A5" w:rsidRDefault="005223A5" w:rsidP="005223A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Dover. Cutler.</w:t>
      </w:r>
    </w:p>
    <w:p w14:paraId="6EEFE695" w14:textId="77777777" w:rsidR="005223A5" w:rsidRDefault="005223A5" w:rsidP="005223A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6DDA3E" w14:textId="77777777" w:rsidR="005223A5" w:rsidRDefault="005223A5" w:rsidP="005223A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5A3699" w14:textId="77777777" w:rsidR="005223A5" w:rsidRDefault="005223A5" w:rsidP="005223A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Nundy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four others.</w:t>
      </w:r>
    </w:p>
    <w:p w14:paraId="70ED364A" w14:textId="77777777" w:rsidR="005223A5" w:rsidRDefault="005223A5" w:rsidP="005223A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748A340" w14:textId="77777777" w:rsidR="005223A5" w:rsidRDefault="005223A5" w:rsidP="005223A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ABBD85" w14:textId="77777777" w:rsidR="005223A5" w:rsidRDefault="005223A5" w:rsidP="005223A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F92670B" w14:textId="77777777" w:rsidR="005223A5" w:rsidRDefault="005223A5" w:rsidP="005223A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2022</w:t>
      </w:r>
    </w:p>
    <w:p w14:paraId="12271D6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68F97" w14:textId="77777777" w:rsidR="005223A5" w:rsidRDefault="005223A5" w:rsidP="009139A6">
      <w:r>
        <w:separator/>
      </w:r>
    </w:p>
  </w:endnote>
  <w:endnote w:type="continuationSeparator" w:id="0">
    <w:p w14:paraId="028A2DFD" w14:textId="77777777" w:rsidR="005223A5" w:rsidRDefault="005223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8A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3B4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800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EBD07" w14:textId="77777777" w:rsidR="005223A5" w:rsidRDefault="005223A5" w:rsidP="009139A6">
      <w:r>
        <w:separator/>
      </w:r>
    </w:p>
  </w:footnote>
  <w:footnote w:type="continuationSeparator" w:id="0">
    <w:p w14:paraId="7216E93D" w14:textId="77777777" w:rsidR="005223A5" w:rsidRDefault="005223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988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3B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6B9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3A5"/>
    <w:rsid w:val="000666E0"/>
    <w:rsid w:val="002510B7"/>
    <w:rsid w:val="005223A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A90EF"/>
  <w15:chartTrackingRefBased/>
  <w15:docId w15:val="{A20F4736-5DD7-4937-9FB6-0DECF4AA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223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2022-08-06T14:49:00Z</dcterms:created>
  <dcterms:modified xsi:type="dcterms:W3CDTF">2022-08-06T14:49:00Z</dcterms:modified>
</cp:coreProperties>
</file>